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DA7" w:rsidRPr="00143DA7" w:rsidRDefault="00143DA7" w:rsidP="00143DA7">
      <w:pPr>
        <w:pStyle w:val="AL2Modtageradresse"/>
        <w:framePr w:wrap="notBeside"/>
        <w:rPr>
          <w:color w:val="auto"/>
        </w:rPr>
      </w:pPr>
      <w:r w:rsidRPr="00143DA7">
        <w:rPr>
          <w:color w:val="auto"/>
        </w:rPr>
        <w:t>Til beboerne i Langkærparken afd. 111</w:t>
      </w:r>
    </w:p>
    <w:p w:rsidR="00143DA7" w:rsidRPr="00143DA7" w:rsidRDefault="00143DA7" w:rsidP="00143DA7">
      <w:pPr>
        <w:pStyle w:val="AL2Modtageradresse"/>
        <w:framePr w:wrap="notBeside"/>
        <w:rPr>
          <w:color w:val="auto"/>
        </w:rPr>
      </w:pPr>
      <w:bookmarkStart w:id="0" w:name="_GoBack"/>
      <w:r w:rsidRPr="00143DA7">
        <w:rPr>
          <w:color w:val="auto"/>
        </w:rPr>
        <w:t>Blok 25</w:t>
      </w:r>
    </w:p>
    <w:p w:rsidR="00143DA7" w:rsidRPr="00143DA7" w:rsidRDefault="00143DA7" w:rsidP="00143DA7">
      <w:pPr>
        <w:pStyle w:val="AL2Modtageradresse"/>
        <w:framePr w:wrap="notBeside"/>
        <w:rPr>
          <w:color w:val="auto"/>
        </w:rPr>
      </w:pPr>
      <w:r w:rsidRPr="00143DA7">
        <w:rPr>
          <w:color w:val="auto"/>
        </w:rPr>
        <w:t>Haurumsvej 9, 11 og 13</w:t>
      </w:r>
    </w:p>
    <w:bookmarkEnd w:id="0"/>
    <w:p w:rsidR="00E81F4A" w:rsidRDefault="00E81F4A" w:rsidP="00143DA7">
      <w:pPr>
        <w:pStyle w:val="AL2Modtageradresse"/>
        <w:framePr w:wrap="notBeside"/>
      </w:pPr>
    </w:p>
    <w:p w:rsidR="00143DA7" w:rsidRDefault="00143DA7" w:rsidP="00143DA7">
      <w:pPr>
        <w:pStyle w:val="AL2Modtageradresse"/>
        <w:framePr w:wrap="notBeside"/>
      </w:pPr>
    </w:p>
    <w:p w:rsidR="00877994" w:rsidRPr="00844E92" w:rsidRDefault="00877994" w:rsidP="00877994">
      <w:pPr>
        <w:pStyle w:val="AL2adresseblok"/>
        <w:framePr w:w="2125" w:h="15376" w:hRule="exact" w:wrap="around" w:x="9529" w:y="1411"/>
        <w:rPr>
          <w:b/>
        </w:rPr>
      </w:pPr>
      <w:r w:rsidRPr="00844E92">
        <w:rPr>
          <w:b/>
        </w:rPr>
        <w:t>Tilst Boligadministration</w:t>
      </w:r>
    </w:p>
    <w:p w:rsidR="00877994" w:rsidRPr="00844E92" w:rsidRDefault="00877994" w:rsidP="00877994">
      <w:pPr>
        <w:pStyle w:val="AL2adresseblok"/>
        <w:framePr w:w="2125" w:h="15376" w:hRule="exact" w:wrap="around" w:x="9529" w:y="1411"/>
        <w:rPr>
          <w:b/>
        </w:rPr>
      </w:pPr>
      <w:r w:rsidRPr="00844E92">
        <w:rPr>
          <w:b/>
        </w:rPr>
        <w:t>Favrskov Boligselskab</w:t>
      </w:r>
    </w:p>
    <w:p w:rsidR="00877994" w:rsidRDefault="00877994" w:rsidP="00877994">
      <w:pPr>
        <w:pStyle w:val="AL2adresseblok"/>
        <w:framePr w:w="2125" w:h="15376" w:hRule="exact" w:wrap="around" w:x="9529" w:y="1411"/>
      </w:pPr>
    </w:p>
    <w:p w:rsidR="00877994" w:rsidRDefault="00877994" w:rsidP="00877994">
      <w:pPr>
        <w:pStyle w:val="AL2adresseblok"/>
        <w:framePr w:w="2125" w:h="15376" w:hRule="exact" w:wrap="around" w:x="9529" w:y="1411"/>
      </w:pPr>
      <w:proofErr w:type="spellStart"/>
      <w:r>
        <w:t>Langkærvej</w:t>
      </w:r>
      <w:proofErr w:type="spellEnd"/>
      <w:r>
        <w:t xml:space="preserve"> 2F</w:t>
      </w:r>
    </w:p>
    <w:p w:rsidR="00877994" w:rsidRDefault="00877994" w:rsidP="00877994">
      <w:pPr>
        <w:pStyle w:val="AL2adresseblok"/>
        <w:framePr w:w="2125" w:h="15376" w:hRule="exact" w:wrap="around" w:x="9529" w:y="1411"/>
      </w:pPr>
      <w:r>
        <w:t>8381 Tilst</w:t>
      </w: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  <w:r>
        <w:rPr>
          <w:lang w:val="de-DE"/>
        </w:rPr>
        <w:t>T 87 45 91 91</w:t>
      </w: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  <w:r>
        <w:rPr>
          <w:lang w:val="de-DE"/>
        </w:rPr>
        <w:t>www.AL2bolig.dk</w:t>
      </w:r>
    </w:p>
    <w:p w:rsidR="00877994" w:rsidRDefault="00877994" w:rsidP="00877994">
      <w:pPr>
        <w:pStyle w:val="AL2adresseblok"/>
        <w:framePr w:w="2125" w:h="15376" w:hRule="exact" w:wrap="around" w:x="9529" w:y="1411"/>
      </w:pPr>
    </w:p>
    <w:p w:rsidR="00877994" w:rsidRDefault="00877994" w:rsidP="00877994">
      <w:pPr>
        <w:pStyle w:val="AL2adresseblok"/>
        <w:framePr w:w="2125" w:h="15376" w:hRule="exact" w:wrap="around" w:x="9529" w:y="1411"/>
      </w:pPr>
      <w:proofErr w:type="spellStart"/>
      <w:r>
        <w:t>Init</w:t>
      </w:r>
      <w:proofErr w:type="spellEnd"/>
      <w:r>
        <w:t xml:space="preserve">: </w:t>
      </w:r>
      <w:fldSimple w:instr=" USERINITIALS  \* MERGEFORMAT ">
        <w:r>
          <w:rPr>
            <w:noProof/>
          </w:rPr>
          <w:t>tga</w:t>
        </w:r>
      </w:fldSimple>
    </w:p>
    <w:p w:rsidR="00877994" w:rsidRDefault="00A15B50" w:rsidP="00877994">
      <w:pPr>
        <w:pStyle w:val="AL2adresseblok"/>
        <w:framePr w:w="2125" w:h="15376" w:hRule="exact" w:wrap="around" w:x="9529" w:y="1411"/>
        <w:rPr>
          <w:lang w:val="de-DE"/>
        </w:rPr>
      </w:pPr>
      <w:fldSimple w:instr=" USERINITIALS  \* MERGEFORMAT ">
        <w:r w:rsidR="00877994">
          <w:rPr>
            <w:noProof/>
          </w:rPr>
          <w:t>tga</w:t>
        </w:r>
      </w:fldSimple>
      <w:r w:rsidR="00877994">
        <w:t>@AL2bolig.dk</w:t>
      </w:r>
    </w:p>
    <w:p w:rsidR="00877994" w:rsidRDefault="00877994" w:rsidP="00877994">
      <w:pPr>
        <w:pStyle w:val="AL2adresseblok"/>
        <w:framePr w:w="2125" w:h="15376" w:hRule="exact" w:wrap="around" w:x="9529" w:y="1411"/>
        <w:rPr>
          <w:color w:val="auto"/>
          <w:lang w:val="de-DE"/>
        </w:rPr>
      </w:pPr>
      <w:r>
        <w:rPr>
          <w:lang w:val="de-DE"/>
        </w:rPr>
        <w:t xml:space="preserve">J. </w:t>
      </w:r>
      <w:proofErr w:type="spellStart"/>
      <w:r>
        <w:rPr>
          <w:lang w:val="de-DE"/>
        </w:rPr>
        <w:t>nr.</w:t>
      </w:r>
      <w:r>
        <w:rPr>
          <w:color w:val="auto"/>
          <w:lang w:val="de-DE"/>
        </w:rPr>
        <w:softHyphen/>
      </w:r>
      <w:r>
        <w:rPr>
          <w:color w:val="auto"/>
          <w:lang w:val="de-DE"/>
        </w:rPr>
        <w:softHyphen/>
      </w:r>
      <w:proofErr w:type="spellEnd"/>
      <w:r w:rsidR="00976DD9">
        <w:rPr>
          <w:color w:val="auto"/>
        </w:rPr>
        <w:fldChar w:fldCharType="begin"/>
      </w:r>
      <w:r>
        <w:rPr>
          <w:color w:val="auto"/>
          <w:lang w:val="de-DE"/>
        </w:rPr>
        <w:instrText xml:space="preserve"> MACROBUTTON  DoFiildClick </w:instrText>
      </w:r>
      <w:r w:rsidR="00976DD9">
        <w:rPr>
          <w:color w:val="auto"/>
        </w:rPr>
        <w:fldChar w:fldCharType="end"/>
      </w:r>
      <w:r>
        <w:rPr>
          <w:color w:val="auto"/>
        </w:rPr>
        <w:t xml:space="preserve"> N 05</w:t>
      </w:r>
    </w:p>
    <w:bookmarkStart w:id="1" w:name="dato"/>
    <w:bookmarkEnd w:id="1"/>
    <w:p w:rsidR="00877994" w:rsidRDefault="00976DD9" w:rsidP="00877994">
      <w:pPr>
        <w:pStyle w:val="AL2adresseblok"/>
        <w:framePr w:w="2125" w:h="15376" w:hRule="exact" w:wrap="around" w:x="9529" w:y="1411"/>
        <w:rPr>
          <w:lang w:val="de-DE"/>
        </w:rPr>
      </w:pPr>
      <w:r>
        <w:fldChar w:fldCharType="begin"/>
      </w:r>
      <w:r w:rsidR="00877994">
        <w:instrText xml:space="preserve"> TIME \@ "d. MMMM yyyy" </w:instrText>
      </w:r>
      <w:r>
        <w:fldChar w:fldCharType="separate"/>
      </w:r>
      <w:r w:rsidR="00994B2E">
        <w:rPr>
          <w:noProof/>
        </w:rPr>
        <w:t>11. november 2014</w:t>
      </w:r>
      <w:r>
        <w:fldChar w:fldCharType="end"/>
      </w: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5"/>
      </w:tblGrid>
      <w:tr w:rsidR="00877994" w:rsidTr="00BB4CA7">
        <w:tc>
          <w:tcPr>
            <w:tcW w:w="2265" w:type="dxa"/>
          </w:tcPr>
          <w:p w:rsidR="00877994" w:rsidRDefault="00877994" w:rsidP="00877994">
            <w:pPr>
              <w:pStyle w:val="AL2adresseblok"/>
              <w:framePr w:w="2125" w:h="15376" w:hRule="exact" w:wrap="around" w:x="9529" w:y="1411"/>
              <w:rPr>
                <w:lang w:val="de-DE"/>
              </w:rPr>
            </w:pPr>
            <w:r>
              <w:rPr>
                <w:noProof/>
                <w:lang w:eastAsia="da-DK"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3810</wp:posOffset>
                  </wp:positionV>
                  <wp:extent cx="1276350" cy="850265"/>
                  <wp:effectExtent l="0" t="0" r="0" b="6985"/>
                  <wp:wrapThrough wrapText="bothSides">
                    <wp:wrapPolygon edited="0">
                      <wp:start x="0" y="0"/>
                      <wp:lineTo x="0" y="21294"/>
                      <wp:lineTo x="21278" y="21294"/>
                      <wp:lineTo x="21278" y="0"/>
                      <wp:lineTo x="0" y="0"/>
                    </wp:wrapPolygon>
                  </wp:wrapThrough>
                  <wp:docPr id="1" name="Bille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larmeldingA_POS_3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850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da-DK"/>
              </w:rPr>
              <w:t xml:space="preserve"> </w:t>
            </w:r>
          </w:p>
        </w:tc>
      </w:tr>
    </w:tbl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A37135" w:rsidRDefault="00A37135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5"/>
      </w:tblGrid>
      <w:tr w:rsidR="00877994" w:rsidTr="00A37135">
        <w:tc>
          <w:tcPr>
            <w:tcW w:w="2125" w:type="dxa"/>
          </w:tcPr>
          <w:p w:rsidR="00877994" w:rsidRDefault="00A37135" w:rsidP="00877994">
            <w:pPr>
              <w:pStyle w:val="AL2adresseblok"/>
              <w:framePr w:w="2125" w:h="15376" w:hRule="exact" w:wrap="around" w:x="9529" w:y="1411"/>
              <w:rPr>
                <w:lang w:val="de-DE"/>
              </w:rPr>
            </w:pPr>
            <w:r>
              <w:rPr>
                <w:noProof/>
                <w:lang w:eastAsia="da-DK"/>
              </w:rPr>
              <w:drawing>
                <wp:inline distT="0" distB="0" distL="0" distR="0">
                  <wp:extent cx="1219200" cy="812991"/>
                  <wp:effectExtent l="0" t="0" r="0" b="6350"/>
                  <wp:docPr id="2" name="Bille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Udfyld+AfleverSeddel_POS_4-8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0346" cy="813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A37135" w:rsidRDefault="00A37135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A37135" w:rsidRDefault="00A37135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</w:p>
    <w:p w:rsidR="00877994" w:rsidRPr="00F65615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  <w:r w:rsidRPr="00F65615">
        <w:rPr>
          <w:lang w:val="de-DE"/>
        </w:rPr>
        <w:t>Ekspeditionstid:</w:t>
      </w:r>
    </w:p>
    <w:p w:rsidR="00877994" w:rsidRPr="00F65615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  <w:r w:rsidRPr="00F65615">
        <w:rPr>
          <w:lang w:val="de-DE"/>
        </w:rPr>
        <w:t>Man. - ons. kl. 9 - 15</w:t>
      </w:r>
    </w:p>
    <w:p w:rsidR="00877994" w:rsidRPr="00F65615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  <w:r w:rsidRPr="00F65615">
        <w:rPr>
          <w:lang w:val="de-DE"/>
        </w:rPr>
        <w:t>Torsdag kl. 9 - 17</w:t>
      </w:r>
    </w:p>
    <w:p w:rsidR="00877994" w:rsidRPr="00F65615" w:rsidRDefault="00877994" w:rsidP="00877994">
      <w:pPr>
        <w:pStyle w:val="AL2adresseblok"/>
        <w:framePr w:w="2125" w:h="15376" w:hRule="exact" w:wrap="around" w:x="9529" w:y="1411"/>
        <w:rPr>
          <w:lang w:val="de-DE"/>
        </w:rPr>
      </w:pPr>
      <w:r w:rsidRPr="00F65615">
        <w:rPr>
          <w:lang w:val="de-DE"/>
        </w:rPr>
        <w:t>Fredag kl. 9 - 13</w:t>
      </w:r>
    </w:p>
    <w:p w:rsidR="00E81F4A" w:rsidRPr="00F65615" w:rsidRDefault="00F1445E">
      <w:pPr>
        <w:pStyle w:val="AL2normal"/>
        <w:rPr>
          <w:noProof/>
          <w:lang w:val="de-DE"/>
        </w:rPr>
      </w:pPr>
      <w:r>
        <w:rPr>
          <w:noProof/>
          <w:sz w:val="20"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4464685</wp:posOffset>
            </wp:positionH>
            <wp:positionV relativeFrom="page">
              <wp:posOffset>396240</wp:posOffset>
            </wp:positionV>
            <wp:extent cx="1866900" cy="342900"/>
            <wp:effectExtent l="0" t="0" r="0" b="0"/>
            <wp:wrapNone/>
            <wp:docPr id="45" name="Billede 45" descr="AL2bolig logo_brevpap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AL2bolig logo_brevpapi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1F4A" w:rsidRPr="00F65615" w:rsidRDefault="00E81F4A">
      <w:pPr>
        <w:pStyle w:val="AL2normal"/>
        <w:rPr>
          <w:noProof/>
          <w:lang w:val="de-DE"/>
        </w:rPr>
      </w:pPr>
    </w:p>
    <w:p w:rsidR="00E81F4A" w:rsidRPr="00F65615" w:rsidRDefault="00E81F4A">
      <w:pPr>
        <w:pStyle w:val="AL2normal"/>
        <w:rPr>
          <w:noProof/>
          <w:lang w:val="de-DE"/>
        </w:rPr>
      </w:pPr>
    </w:p>
    <w:p w:rsidR="00E81F4A" w:rsidRPr="00F65615" w:rsidRDefault="00E81F4A">
      <w:pPr>
        <w:pStyle w:val="AL2normal"/>
        <w:rPr>
          <w:noProof/>
          <w:lang w:val="de-DE"/>
        </w:rPr>
      </w:pPr>
    </w:p>
    <w:p w:rsidR="00E81F4A" w:rsidRPr="00F65615" w:rsidRDefault="00E81F4A">
      <w:pPr>
        <w:pStyle w:val="AL2normal"/>
        <w:rPr>
          <w:noProof/>
          <w:lang w:val="de-DE"/>
        </w:rPr>
      </w:pPr>
    </w:p>
    <w:p w:rsidR="00E81F4A" w:rsidRPr="00F65615" w:rsidRDefault="00E81F4A">
      <w:pPr>
        <w:pStyle w:val="AL2normal"/>
        <w:rPr>
          <w:noProof/>
          <w:lang w:val="de-DE"/>
        </w:rPr>
      </w:pPr>
    </w:p>
    <w:p w:rsidR="00E81F4A" w:rsidRPr="00F65615" w:rsidRDefault="00035E08">
      <w:pPr>
        <w:pStyle w:val="AL2overskrift1"/>
        <w:rPr>
          <w:rFonts w:ascii="Arial" w:hAnsi="Arial"/>
          <w:lang w:val="de-DE"/>
        </w:rPr>
      </w:pPr>
      <w:r w:rsidRPr="00F65615">
        <w:rPr>
          <w:rFonts w:ascii="Arial" w:hAnsi="Arial"/>
          <w:sz w:val="24"/>
          <w:lang w:val="de-DE"/>
        </w:rPr>
        <w:t>Klarmelding</w:t>
      </w:r>
    </w:p>
    <w:p w:rsidR="00035E08" w:rsidRPr="000E4B8B" w:rsidRDefault="00035E08" w:rsidP="00035E08">
      <w:pPr>
        <w:pStyle w:val="AL2normal"/>
        <w:framePr w:hSpace="141" w:wrap="around" w:vAnchor="text" w:hAnchor="margin" w:y="76"/>
        <w:rPr>
          <w:rFonts w:ascii="Arial" w:hAnsi="Arial"/>
          <w:sz w:val="20"/>
        </w:rPr>
      </w:pPr>
      <w:r w:rsidRPr="00F65615">
        <w:rPr>
          <w:rFonts w:ascii="Arial" w:hAnsi="Arial"/>
          <w:sz w:val="20"/>
          <w:lang w:val="de-DE"/>
        </w:rPr>
        <w:t xml:space="preserve">Tillykke med din nyrenoverede bolig. Mange ting er nye, og derfor ligger der drifts- og vedligeholdelsesvejledninger, så du kan orientere dig. </w:t>
      </w:r>
      <w:r w:rsidRPr="000E4B8B">
        <w:rPr>
          <w:rFonts w:ascii="Arial" w:hAnsi="Arial"/>
          <w:sz w:val="20"/>
        </w:rPr>
        <w:t>På den måde kan du hurtigt få et overbl</w:t>
      </w:r>
      <w:r w:rsidR="003E1F2A">
        <w:rPr>
          <w:rFonts w:ascii="Arial" w:hAnsi="Arial"/>
          <w:sz w:val="20"/>
        </w:rPr>
        <w:t>ik over, hvordan de forskellige</w:t>
      </w:r>
      <w:r w:rsidRPr="000E4B8B">
        <w:rPr>
          <w:rFonts w:ascii="Arial" w:hAnsi="Arial"/>
          <w:sz w:val="20"/>
        </w:rPr>
        <w:t xml:space="preserve"> nye elementer skal vedligeholdes.</w:t>
      </w:r>
    </w:p>
    <w:p w:rsidR="00035E08" w:rsidRPr="000E4B8B" w:rsidRDefault="00035E08" w:rsidP="00035E08">
      <w:pPr>
        <w:pStyle w:val="AL2normal"/>
        <w:framePr w:hSpace="141" w:wrap="around" w:vAnchor="text" w:hAnchor="margin" w:y="76"/>
        <w:rPr>
          <w:rFonts w:ascii="Arial" w:hAnsi="Arial"/>
          <w:sz w:val="20"/>
        </w:rPr>
      </w:pPr>
    </w:p>
    <w:p w:rsidR="00035E08" w:rsidRPr="000E4B8B" w:rsidRDefault="00035E08" w:rsidP="00035E08">
      <w:pPr>
        <w:pStyle w:val="AL2normal"/>
        <w:framePr w:hSpace="141" w:wrap="around" w:vAnchor="text" w:hAnchor="margin" w:y="76"/>
        <w:rPr>
          <w:rFonts w:ascii="Arial" w:hAnsi="Arial"/>
          <w:sz w:val="20"/>
        </w:rPr>
      </w:pPr>
      <w:r w:rsidRPr="000E4B8B">
        <w:rPr>
          <w:rFonts w:ascii="Arial" w:hAnsi="Arial"/>
          <w:sz w:val="20"/>
        </w:rPr>
        <w:t>Derudover ligger der brugsanvisninger til følgende:</w:t>
      </w:r>
    </w:p>
    <w:p w:rsidR="00035E08" w:rsidRDefault="00035E08" w:rsidP="00035E08">
      <w:pPr>
        <w:pStyle w:val="AL2normal"/>
        <w:framePr w:hSpace="141" w:wrap="around" w:vAnchor="text" w:hAnchor="margin" w:y="76"/>
        <w:numPr>
          <w:ilvl w:val="0"/>
          <w:numId w:val="4"/>
        </w:numPr>
        <w:rPr>
          <w:rFonts w:ascii="Arial" w:hAnsi="Arial"/>
          <w:sz w:val="20"/>
        </w:rPr>
      </w:pPr>
      <w:r>
        <w:rPr>
          <w:rFonts w:ascii="Arial" w:hAnsi="Arial"/>
          <w:sz w:val="20"/>
        </w:rPr>
        <w:t>Ventilationsanlæg</w:t>
      </w:r>
    </w:p>
    <w:p w:rsidR="00035E08" w:rsidRPr="000E4B8B" w:rsidRDefault="00035E08" w:rsidP="00035E08">
      <w:pPr>
        <w:pStyle w:val="AL2normal"/>
        <w:framePr w:hSpace="141" w:wrap="around" w:vAnchor="text" w:hAnchor="margin" w:y="76"/>
        <w:numPr>
          <w:ilvl w:val="0"/>
          <w:numId w:val="4"/>
        </w:numPr>
        <w:rPr>
          <w:rFonts w:ascii="Arial" w:hAnsi="Arial"/>
          <w:sz w:val="20"/>
        </w:rPr>
      </w:pPr>
      <w:r w:rsidRPr="000E4B8B">
        <w:rPr>
          <w:rFonts w:ascii="Arial" w:hAnsi="Arial"/>
          <w:sz w:val="20"/>
        </w:rPr>
        <w:t>Køleskab</w:t>
      </w:r>
    </w:p>
    <w:p w:rsidR="00035E08" w:rsidRPr="000E4B8B" w:rsidRDefault="00035E08" w:rsidP="00035E08">
      <w:pPr>
        <w:pStyle w:val="AL2normal"/>
        <w:framePr w:hSpace="141" w:wrap="around" w:vAnchor="text" w:hAnchor="margin" w:y="76"/>
        <w:numPr>
          <w:ilvl w:val="0"/>
          <w:numId w:val="4"/>
        </w:numPr>
        <w:rPr>
          <w:rFonts w:ascii="Arial" w:hAnsi="Arial"/>
          <w:sz w:val="20"/>
        </w:rPr>
      </w:pPr>
      <w:r w:rsidRPr="000E4B8B">
        <w:rPr>
          <w:rFonts w:ascii="Arial" w:hAnsi="Arial"/>
          <w:sz w:val="20"/>
        </w:rPr>
        <w:t>Fryseskab</w:t>
      </w:r>
    </w:p>
    <w:p w:rsidR="00035E08" w:rsidRPr="000E4B8B" w:rsidRDefault="00035E08" w:rsidP="00035E08">
      <w:pPr>
        <w:pStyle w:val="AL2normal"/>
        <w:framePr w:hSpace="141" w:wrap="around" w:vAnchor="text" w:hAnchor="margin" w:y="76"/>
        <w:numPr>
          <w:ilvl w:val="0"/>
          <w:numId w:val="4"/>
        </w:numPr>
        <w:rPr>
          <w:rFonts w:ascii="Arial" w:hAnsi="Arial"/>
          <w:sz w:val="20"/>
        </w:rPr>
      </w:pPr>
      <w:r w:rsidRPr="000E4B8B">
        <w:rPr>
          <w:rFonts w:ascii="Arial" w:hAnsi="Arial"/>
          <w:sz w:val="20"/>
        </w:rPr>
        <w:t>Emhætte</w:t>
      </w:r>
    </w:p>
    <w:p w:rsidR="00035E08" w:rsidRPr="000E4B8B" w:rsidRDefault="00035E08" w:rsidP="00035E08">
      <w:pPr>
        <w:pStyle w:val="AL2normal"/>
        <w:framePr w:hSpace="141" w:wrap="around" w:vAnchor="text" w:hAnchor="margin" w:y="76"/>
        <w:rPr>
          <w:rFonts w:ascii="Arial" w:hAnsi="Arial"/>
          <w:sz w:val="20"/>
        </w:rPr>
      </w:pPr>
    </w:p>
    <w:p w:rsidR="00035E08" w:rsidRPr="000E4B8B" w:rsidRDefault="00035E08" w:rsidP="00035E08">
      <w:pPr>
        <w:pStyle w:val="AL2normal"/>
        <w:framePr w:hSpace="141" w:wrap="around" w:vAnchor="text" w:hAnchor="margin" w:y="76"/>
        <w:rPr>
          <w:rFonts w:ascii="Arial" w:hAnsi="Arial"/>
          <w:sz w:val="20"/>
        </w:rPr>
      </w:pPr>
      <w:r w:rsidRPr="00035E08">
        <w:rPr>
          <w:rFonts w:ascii="Arial" w:hAnsi="Arial"/>
          <w:b/>
          <w:sz w:val="20"/>
        </w:rPr>
        <w:t>Mangelliste</w:t>
      </w:r>
      <w:r>
        <w:rPr>
          <w:rFonts w:ascii="Arial" w:hAnsi="Arial"/>
          <w:sz w:val="20"/>
        </w:rPr>
        <w:br/>
      </w:r>
      <w:r w:rsidRPr="000E4B8B">
        <w:rPr>
          <w:rFonts w:ascii="Arial" w:hAnsi="Arial"/>
          <w:sz w:val="20"/>
        </w:rPr>
        <w:t>Der ligger også en mangelliste, hvor du bedes anføre, hvis du opdager fejl og mangler. Mangellisten skal afleveres på varmemesterkontoret senest 14 dage efter klarmeldingen.</w:t>
      </w:r>
    </w:p>
    <w:p w:rsidR="00035E08" w:rsidRPr="000E4B8B" w:rsidRDefault="00035E08" w:rsidP="00035E08">
      <w:pPr>
        <w:pStyle w:val="AL2normal"/>
        <w:framePr w:hSpace="141" w:wrap="around" w:vAnchor="text" w:hAnchor="margin" w:y="76"/>
        <w:rPr>
          <w:rFonts w:ascii="Arial" w:hAnsi="Arial"/>
          <w:sz w:val="20"/>
        </w:rPr>
      </w:pPr>
    </w:p>
    <w:p w:rsidR="00E81F4A" w:rsidRPr="00C11649" w:rsidRDefault="00035E08" w:rsidP="00035E08">
      <w:pPr>
        <w:pStyle w:val="AL2normal"/>
        <w:rPr>
          <w:rFonts w:ascii="Arial" w:hAnsi="Arial"/>
          <w:sz w:val="20"/>
        </w:rPr>
      </w:pPr>
      <w:r w:rsidRPr="000E4B8B">
        <w:rPr>
          <w:rFonts w:ascii="Arial" w:hAnsi="Arial"/>
          <w:sz w:val="20"/>
        </w:rPr>
        <w:t>Vi håber</w:t>
      </w:r>
      <w:r>
        <w:rPr>
          <w:rFonts w:ascii="Arial" w:hAnsi="Arial"/>
          <w:sz w:val="20"/>
        </w:rPr>
        <w:t>, at</w:t>
      </w:r>
      <w:r w:rsidRPr="000E4B8B">
        <w:rPr>
          <w:rFonts w:ascii="Arial" w:hAnsi="Arial"/>
          <w:sz w:val="20"/>
        </w:rPr>
        <w:t xml:space="preserve"> du bliver glad for at bo i lejligheden.</w:t>
      </w:r>
    </w:p>
    <w:p w:rsidR="00C11649" w:rsidRDefault="00C11649">
      <w:pPr>
        <w:pStyle w:val="AL2hilsen"/>
        <w:rPr>
          <w:rFonts w:ascii="Arial" w:hAnsi="Arial"/>
          <w:sz w:val="20"/>
        </w:rPr>
      </w:pPr>
    </w:p>
    <w:p w:rsidR="00A37135" w:rsidRPr="00C11649" w:rsidRDefault="00A37135" w:rsidP="00A37135">
      <w:pPr>
        <w:pStyle w:val="AL2normal"/>
        <w:ind w:right="1672"/>
        <w:rPr>
          <w:rFonts w:ascii="Arial" w:hAnsi="Arial"/>
          <w:sz w:val="20"/>
        </w:rPr>
      </w:pPr>
      <w:r w:rsidRPr="00C11649">
        <w:rPr>
          <w:rFonts w:ascii="Arial" w:hAnsi="Arial"/>
          <w:sz w:val="20"/>
        </w:rPr>
        <w:t>Med venlig hilsen</w:t>
      </w:r>
    </w:p>
    <w:p w:rsidR="00A37135" w:rsidRDefault="00A37135" w:rsidP="00A37135">
      <w:pPr>
        <w:pStyle w:val="AL2afsender"/>
        <w:rPr>
          <w:rFonts w:ascii="Arial" w:hAnsi="Arial"/>
          <w:i/>
          <w:sz w:val="20"/>
        </w:rPr>
      </w:pPr>
    </w:p>
    <w:p w:rsidR="00A37135" w:rsidRDefault="00A37135" w:rsidP="00A37135">
      <w:pPr>
        <w:pStyle w:val="AL2afsend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Titel</w:t>
      </w:r>
    </w:p>
    <w:p w:rsidR="00A37135" w:rsidRDefault="00A37135" w:rsidP="00A37135">
      <w:pPr>
        <w:pStyle w:val="AL2afsend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Navn</w:t>
      </w:r>
    </w:p>
    <w:p w:rsidR="00A37135" w:rsidRPr="00714980" w:rsidRDefault="00A37135" w:rsidP="00A37135">
      <w:pPr>
        <w:pStyle w:val="AL2afsender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Telefon: </w:t>
      </w:r>
    </w:p>
    <w:p w:rsidR="00CC5BC0" w:rsidRPr="00CC5BC0" w:rsidRDefault="00CC5BC0" w:rsidP="00CC5BC0">
      <w:pPr>
        <w:pStyle w:val="AL2normal"/>
      </w:pPr>
    </w:p>
    <w:sectPr w:rsidR="00CC5BC0" w:rsidRPr="00CC5BC0" w:rsidSect="00035E08">
      <w:footerReference w:type="default" r:id="rId11"/>
      <w:pgSz w:w="11907" w:h="16839" w:code="9"/>
      <w:pgMar w:top="1418" w:right="3260" w:bottom="1701" w:left="1304" w:header="709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38C" w:rsidRDefault="0000338C">
      <w:r>
        <w:separator/>
      </w:r>
    </w:p>
    <w:p w:rsidR="0000338C" w:rsidRDefault="0000338C"/>
  </w:endnote>
  <w:endnote w:type="continuationSeparator" w:id="0">
    <w:p w:rsidR="0000338C" w:rsidRDefault="0000338C">
      <w:r>
        <w:continuationSeparator/>
      </w:r>
    </w:p>
    <w:p w:rsidR="0000338C" w:rsidRDefault="000033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38C" w:rsidRDefault="0000338C">
    <w:pPr>
      <w:pStyle w:val="Sidefod"/>
    </w:pPr>
    <w:r>
      <w:tab/>
    </w:r>
    <w:r>
      <w:tab/>
      <w:t xml:space="preserve">Side </w:t>
    </w:r>
    <w:r w:rsidR="00976DD9">
      <w:fldChar w:fldCharType="begin"/>
    </w:r>
    <w:r>
      <w:instrText xml:space="preserve"> PAGE </w:instrText>
    </w:r>
    <w:r w:rsidR="00976DD9">
      <w:fldChar w:fldCharType="separate"/>
    </w:r>
    <w:r w:rsidR="00A37135">
      <w:rPr>
        <w:noProof/>
      </w:rPr>
      <w:t>1</w:t>
    </w:r>
    <w:r w:rsidR="00976DD9">
      <w:fldChar w:fldCharType="end"/>
    </w:r>
    <w:r>
      <w:t xml:space="preserve"> af </w:t>
    </w:r>
    <w:fldSimple w:instr=" NUMPAGES ">
      <w:r w:rsidR="00A37135">
        <w:rPr>
          <w:noProof/>
        </w:rPr>
        <w:t>1</w:t>
      </w:r>
    </w:fldSimple>
  </w:p>
  <w:p w:rsidR="0000338C" w:rsidRDefault="0000338C">
    <w:pPr>
      <w:tabs>
        <w:tab w:val="left" w:pos="624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38C" w:rsidRDefault="0000338C">
      <w:r>
        <w:separator/>
      </w:r>
    </w:p>
    <w:p w:rsidR="0000338C" w:rsidRDefault="0000338C"/>
  </w:footnote>
  <w:footnote w:type="continuationSeparator" w:id="0">
    <w:p w:rsidR="0000338C" w:rsidRDefault="0000338C">
      <w:r>
        <w:continuationSeparator/>
      </w:r>
    </w:p>
    <w:p w:rsidR="0000338C" w:rsidRDefault="0000338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050F9"/>
    <w:multiLevelType w:val="hybridMultilevel"/>
    <w:tmpl w:val="D4043DEC"/>
    <w:lvl w:ilvl="0" w:tplc="B45A8BF6">
      <w:start w:val="838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3F0328"/>
    <w:multiLevelType w:val="hybridMultilevel"/>
    <w:tmpl w:val="A31259D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552059"/>
    <w:multiLevelType w:val="hybridMultilevel"/>
    <w:tmpl w:val="6E88C16E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084FA3"/>
    <w:multiLevelType w:val="hybridMultilevel"/>
    <w:tmpl w:val="E8FCB85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16385">
      <o:colormru v:ext="edit" colors="#bebeea,#d5daf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45E"/>
    <w:rsid w:val="0000338C"/>
    <w:rsid w:val="00021D23"/>
    <w:rsid w:val="00035E08"/>
    <w:rsid w:val="000723A0"/>
    <w:rsid w:val="00143DA7"/>
    <w:rsid w:val="0019434D"/>
    <w:rsid w:val="002632EC"/>
    <w:rsid w:val="0034540A"/>
    <w:rsid w:val="0038753F"/>
    <w:rsid w:val="003C2DFD"/>
    <w:rsid w:val="003E1F2A"/>
    <w:rsid w:val="004B225A"/>
    <w:rsid w:val="004F3B6A"/>
    <w:rsid w:val="005D2EEC"/>
    <w:rsid w:val="005D5218"/>
    <w:rsid w:val="0065001F"/>
    <w:rsid w:val="006E2954"/>
    <w:rsid w:val="00844E92"/>
    <w:rsid w:val="00877994"/>
    <w:rsid w:val="00976DD9"/>
    <w:rsid w:val="009876E1"/>
    <w:rsid w:val="00994B2E"/>
    <w:rsid w:val="00A15B50"/>
    <w:rsid w:val="00A37135"/>
    <w:rsid w:val="00BB4CA7"/>
    <w:rsid w:val="00C11649"/>
    <w:rsid w:val="00CC5BC0"/>
    <w:rsid w:val="00D0039F"/>
    <w:rsid w:val="00D361F3"/>
    <w:rsid w:val="00D43EAB"/>
    <w:rsid w:val="00DE06EE"/>
    <w:rsid w:val="00E64F24"/>
    <w:rsid w:val="00E81F4A"/>
    <w:rsid w:val="00F1445E"/>
    <w:rsid w:val="00F65615"/>
    <w:rsid w:val="00FB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bebeea,#d5daf3"/>
    </o:shapedefaults>
    <o:shapelayout v:ext="edit">
      <o:idmap v:ext="edit" data="1"/>
    </o:shapelayout>
  </w:shapeDefaults>
  <w:decimalSymbol w:val=","/>
  <w:listSeparator w:val=";"/>
  <w15:docId w15:val="{F361F1AE-35E8-4A17-9D17-58D57740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Sidefod">
    <w:name w:val="footer"/>
    <w:aliases w:val="AL2Sidefod"/>
    <w:basedOn w:val="Normal"/>
    <w:autoRedefine/>
    <w:semiHidden/>
    <w:pPr>
      <w:tabs>
        <w:tab w:val="center" w:pos="4320"/>
        <w:tab w:val="left" w:pos="8460"/>
      </w:tabs>
    </w:pPr>
    <w:rPr>
      <w:rFonts w:ascii="Univers Medium" w:hAnsi="Univers Medium"/>
      <w:color w:val="333333"/>
      <w:kern w:val="22"/>
      <w:sz w:val="16"/>
      <w:szCs w:val="14"/>
    </w:rPr>
  </w:style>
  <w:style w:type="character" w:styleId="Kommentarhenvisning">
    <w:name w:val="annotation reference"/>
    <w:semiHidden/>
    <w:rPr>
      <w:sz w:val="16"/>
      <w:szCs w:val="16"/>
    </w:rPr>
  </w:style>
  <w:style w:type="paragraph" w:customStyle="1" w:styleId="AL2hilsen">
    <w:name w:val="AL2hilsen"/>
    <w:basedOn w:val="AL2normal"/>
    <w:next w:val="AL2normal"/>
    <w:autoRedefine/>
    <w:pPr>
      <w:spacing w:before="480" w:after="100" w:afterAutospacing="1"/>
    </w:pPr>
    <w:rPr>
      <w:noProof/>
    </w:rPr>
  </w:style>
  <w:style w:type="paragraph" w:customStyle="1" w:styleId="AL2normal">
    <w:name w:val="AL2normal"/>
    <w:basedOn w:val="Normal"/>
    <w:pPr>
      <w:spacing w:line="300" w:lineRule="exact"/>
    </w:pPr>
    <w:rPr>
      <w:rFonts w:ascii="Garamond" w:hAnsi="Garamond"/>
      <w:sz w:val="24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AL2overskrift2">
    <w:name w:val="AL2overskrift2"/>
    <w:basedOn w:val="AL2overskrift1"/>
    <w:pPr>
      <w:spacing w:after="0"/>
    </w:pPr>
    <w:rPr>
      <w:sz w:val="24"/>
    </w:rPr>
  </w:style>
  <w:style w:type="paragraph" w:styleId="Kommentartekst">
    <w:name w:val="annotation text"/>
    <w:basedOn w:val="Normal"/>
    <w:semiHidden/>
  </w:style>
  <w:style w:type="paragraph" w:customStyle="1" w:styleId="TypografiadresseblokMnsterIngen">
    <w:name w:val="Typografi adresseblok + Mønster: Ingen"/>
    <w:basedOn w:val="Normal"/>
    <w:pPr>
      <w:framePr w:w="2699" w:h="3782" w:hRule="exact" w:hSpace="57" w:wrap="notBeside" w:vAnchor="page" w:hAnchor="page" w:x="8790" w:y="2575"/>
      <w:spacing w:line="360" w:lineRule="auto"/>
    </w:pPr>
    <w:rPr>
      <w:rFonts w:ascii="Univers (W1)" w:hAnsi="Univers (W1)" w:cs="Times New Roman"/>
      <w:color w:val="808080"/>
      <w:kern w:val="22"/>
      <w:sz w:val="14"/>
    </w:rPr>
  </w:style>
  <w:style w:type="paragraph" w:customStyle="1" w:styleId="Ballontekst">
    <w:name w:val="Ballontekst"/>
    <w:basedOn w:val="Normal"/>
    <w:semiHidden/>
    <w:rPr>
      <w:rFonts w:ascii="Tahoma" w:hAnsi="Tahoma" w:cs="Tahoma"/>
      <w:sz w:val="16"/>
      <w:szCs w:val="16"/>
    </w:rPr>
  </w:style>
  <w:style w:type="paragraph" w:customStyle="1" w:styleId="AL2Modtageradresse">
    <w:name w:val="AL2Modtageradresse"/>
    <w:basedOn w:val="Normal"/>
    <w:autoRedefine/>
    <w:rsid w:val="00143DA7"/>
    <w:pPr>
      <w:framePr w:w="7380" w:h="2268" w:wrap="notBeside" w:vAnchor="page" w:hAnchor="page" w:x="1305" w:y="2319" w:anchorLock="1"/>
      <w:tabs>
        <w:tab w:val="left" w:pos="8640"/>
        <w:tab w:val="left" w:pos="8820"/>
        <w:tab w:val="left" w:pos="10800"/>
      </w:tabs>
      <w:spacing w:after="100" w:line="300" w:lineRule="exact"/>
      <w:ind w:right="1701"/>
    </w:pPr>
    <w:rPr>
      <w:b/>
      <w:color w:val="0070C0"/>
    </w:rPr>
  </w:style>
  <w:style w:type="paragraph" w:customStyle="1" w:styleId="AL2adresseblok">
    <w:name w:val="AL2adresseblok"/>
    <w:basedOn w:val="Normal"/>
    <w:autoRedefine/>
    <w:pPr>
      <w:framePr w:w="1614" w:h="14040" w:hRule="exact" w:hSpace="57" w:wrap="around" w:vAnchor="page" w:hAnchor="page" w:x="9765" w:y="1696"/>
      <w:spacing w:line="360" w:lineRule="auto"/>
    </w:pPr>
    <w:rPr>
      <w:rFonts w:ascii="Univers Medium" w:hAnsi="Univers Medium"/>
      <w:color w:val="333333"/>
      <w:kern w:val="22"/>
      <w:sz w:val="16"/>
    </w:rPr>
  </w:style>
  <w:style w:type="paragraph" w:customStyle="1" w:styleId="AL2overskrift1">
    <w:name w:val="AL2overskrift1"/>
    <w:basedOn w:val="AL2normal"/>
    <w:next w:val="AL2normal"/>
    <w:pPr>
      <w:spacing w:after="200"/>
    </w:pPr>
    <w:rPr>
      <w:b/>
      <w:noProof/>
      <w:sz w:val="28"/>
    </w:rPr>
  </w:style>
  <w:style w:type="paragraph" w:customStyle="1" w:styleId="AL2afsender">
    <w:name w:val="AL2afsender"/>
    <w:basedOn w:val="AL2hilsen"/>
    <w:pPr>
      <w:spacing w:before="0" w:after="0" w:afterAutospacing="0"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4540A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4540A"/>
    <w:rPr>
      <w:rFonts w:ascii="Tahoma" w:hAnsi="Tahoma" w:cs="Tahoma"/>
      <w:sz w:val="16"/>
      <w:szCs w:val="16"/>
      <w:lang w:eastAsia="en-US"/>
    </w:rPr>
  </w:style>
  <w:style w:type="table" w:styleId="Tabel-Gitter">
    <w:name w:val="Table Grid"/>
    <w:basedOn w:val="Tabel-Normal"/>
    <w:uiPriority w:val="59"/>
    <w:rsid w:val="00BB4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74977-ADD0-46CE-8F67-B22FD6BD2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D02B339F</Template>
  <TotalTime>3</TotalTime>
  <Pages>1</Pages>
  <Words>147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[Navn]</vt:lpstr>
    </vt:vector>
  </TitlesOfParts>
  <Company>Microsoft Corporation</Company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[Navn]</dc:title>
  <dc:creator>Tania Guldhammer Andersen</dc:creator>
  <cp:lastModifiedBy>11059tga</cp:lastModifiedBy>
  <cp:revision>3</cp:revision>
  <cp:lastPrinted>2014-02-05T08:58:00Z</cp:lastPrinted>
  <dcterms:created xsi:type="dcterms:W3CDTF">2014-11-11T12:34:00Z</dcterms:created>
  <dcterms:modified xsi:type="dcterms:W3CDTF">2014-11-11T12:36:00Z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TC060914321030</vt:lpwstr>
  </property>
</Properties>
</file>